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716B7" w:rsidR="006D392E" w:rsidP="006D392E" w:rsidRDefault="006D392E" w14:paraId="13B9E0C6" w14:textId="7115DCCC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217704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:rsidRPr="00A035EA" w:rsidR="00A035EA" w:rsidP="00287654" w:rsidRDefault="00A035EA" w14:paraId="13B9E0C8" w14:textId="77777777">
      <w:pPr>
        <w:pStyle w:val="Nadpisp"/>
      </w:pPr>
      <w:r w:rsidRPr="00A035EA">
        <w:t>Čestné prohlášení účastníka</w:t>
      </w:r>
    </w:p>
    <w:p w:rsidRPr="00287654" w:rsidR="00A035EA" w:rsidP="00A035EA" w:rsidRDefault="00A035EA" w14:paraId="13B9E0CA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:rsidRPr="00A035EA" w:rsidR="00A035EA" w:rsidP="00287654" w:rsidRDefault="00A035EA" w14:paraId="13B9E0CB" w14:textId="42E2FC22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217704" w:rsidR="00F83CEA">
        <w:rPr>
          <w:bCs/>
          <w:highlight w:val="green"/>
          <w:lang w:eastAsia="cs-CZ"/>
        </w:rPr>
        <w:t>[</w:t>
      </w:r>
      <w:r w:rsidRPr="00C84E50" w:rsidR="00F83CEA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Pr="00217704" w:rsidR="00F83CEA">
        <w:rPr>
          <w:highlight w:val="green"/>
          <w:lang w:eastAsia="cs-CZ"/>
        </w:rPr>
        <w:t>]</w:t>
      </w:r>
    </w:p>
    <w:p w:rsidRPr="00A035EA" w:rsidR="00A035EA" w:rsidP="00287654" w:rsidRDefault="00A035EA" w14:paraId="13B9E0CC" w14:textId="3752F4BB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562B43" w:rsidR="00F83CEA">
        <w:rPr>
          <w:bCs/>
          <w:highlight w:val="green"/>
          <w:lang w:eastAsia="cs-CZ"/>
        </w:rPr>
        <w:t>[</w:t>
      </w:r>
      <w:r w:rsidRPr="00C84E50" w:rsidR="00F83CEA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Pr="00562B43" w:rsidR="00F83CEA">
        <w:rPr>
          <w:highlight w:val="green"/>
          <w:lang w:eastAsia="cs-CZ"/>
        </w:rPr>
        <w:t>]</w:t>
      </w:r>
    </w:p>
    <w:p w:rsidRPr="00A035EA" w:rsidR="00A035EA" w:rsidP="00287654" w:rsidRDefault="00A035EA" w14:paraId="13B9E0CD" w14:textId="42384D90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562B43" w:rsidR="00F83CEA">
        <w:rPr>
          <w:bCs/>
          <w:highlight w:val="green"/>
          <w:lang w:eastAsia="cs-CZ"/>
        </w:rPr>
        <w:t>[</w:t>
      </w:r>
      <w:r w:rsidRPr="00C84E50" w:rsidR="00F83CEA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Pr="00562B43" w:rsidR="00F83CEA">
        <w:rPr>
          <w:highlight w:val="green"/>
          <w:lang w:eastAsia="cs-CZ"/>
        </w:rPr>
        <w:t>]</w:t>
      </w:r>
    </w:p>
    <w:p w:rsidRPr="00A035EA" w:rsidR="00A035EA" w:rsidP="00287654" w:rsidRDefault="00A035EA" w14:paraId="13B9E0CE" w14:textId="135B0756">
      <w:pPr>
        <w:pStyle w:val="Identifikace"/>
      </w:pPr>
      <w:r w:rsidRPr="00A035EA">
        <w:t>Zastoupen</w:t>
      </w:r>
      <w:r w:rsidRPr="00A035EA">
        <w:tab/>
      </w:r>
      <w:r w:rsidRPr="00562B43" w:rsidR="00F83CEA">
        <w:rPr>
          <w:bCs/>
          <w:highlight w:val="green"/>
        </w:rPr>
        <w:t>[</w:t>
      </w:r>
      <w:r w:rsidRPr="00C84E50" w:rsidR="00F83CEA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Pr="00562B43" w:rsidR="00F83CEA">
        <w:rPr>
          <w:highlight w:val="green"/>
        </w:rPr>
        <w:t>]</w:t>
      </w:r>
    </w:p>
    <w:p w:rsidR="000C4CBF" w:rsidP="00544BE8" w:rsidRDefault="00A035EA" w14:paraId="07990C02" w14:textId="31FD43A2">
      <w:pPr>
        <w:rPr>
          <w:lang w:eastAsia="cs-CZ"/>
        </w:rPr>
      </w:pPr>
      <w:r w:rsidRPr="45A7A723" w:rsidR="00A035EA">
        <w:rPr>
          <w:rStyle w:val="tun"/>
          <w:rFonts w:eastAsia="Verdana" w:eastAsiaTheme="minorAscii"/>
          <w:b w:val="0"/>
          <w:bCs w:val="0"/>
        </w:rPr>
        <w:t>který</w:t>
      </w:r>
      <w:r w:rsidRPr="45A7A723" w:rsidR="00A035EA">
        <w:rPr>
          <w:lang w:eastAsia="cs-CZ"/>
        </w:rPr>
        <w:t xml:space="preserve"> podává nabídku na </w:t>
      </w:r>
      <w:r w:rsidRPr="45A7A723" w:rsidR="001708F9">
        <w:rPr>
          <w:lang w:eastAsia="cs-CZ"/>
        </w:rPr>
        <w:t>na</w:t>
      </w:r>
      <w:r w:rsidRPr="45A7A723" w:rsidR="006D392E">
        <w:rPr>
          <w:lang w:eastAsia="cs-CZ"/>
        </w:rPr>
        <w:t xml:space="preserve">dlimitní sektorovou veřejnou zakázku s názvem </w:t>
      </w:r>
      <w:bookmarkStart w:name="_Toc403053768" w:id="0"/>
      <w:r w:rsidRPr="45A7A723" w:rsidR="006D392E">
        <w:rPr>
          <w:lang w:eastAsia="cs-CZ"/>
        </w:rPr>
        <w:t>„</w:t>
      </w:r>
      <w:bookmarkEnd w:id="0"/>
      <w:r w:rsidRPr="45A7A723" w:rsidR="00562B43">
        <w:rPr>
          <w:rStyle w:val="tun"/>
          <w:rFonts w:eastAsia="Verdana" w:eastAsiaTheme="minorAscii"/>
        </w:rPr>
        <w:t>Nákup mobilního</w:t>
      </w:r>
      <w:r w:rsidRPr="45A7A723" w:rsidR="00562B43">
        <w:rPr>
          <w:rStyle w:val="tun"/>
          <w:rFonts w:eastAsia="Verdana" w:eastAsiaTheme="minorAscii"/>
        </w:rPr>
        <w:t xml:space="preserve"> datového centra</w:t>
      </w:r>
      <w:r w:rsidRPr="45A7A723" w:rsidR="006D392E">
        <w:rPr>
          <w:lang w:eastAsia="cs-CZ"/>
        </w:rPr>
        <w:t xml:space="preserve">“, </w:t>
      </w:r>
      <w:r w:rsidRPr="45A7A723" w:rsidR="00A035EA">
        <w:rPr>
          <w:lang w:eastAsia="cs-CZ"/>
        </w:rPr>
        <w:t>tímto</w:t>
      </w:r>
      <w:r w:rsidRPr="45A7A723" w:rsidR="00A035EA">
        <w:rPr>
          <w:lang w:eastAsia="cs-CZ"/>
        </w:rPr>
        <w:t xml:space="preserve"> čestně prohlašuje, že</w:t>
      </w:r>
      <w:r w:rsidRPr="45A7A723" w:rsidR="000C4CBF">
        <w:rPr>
          <w:lang w:eastAsia="cs-CZ"/>
        </w:rPr>
        <w:t>:</w:t>
      </w:r>
    </w:p>
    <w:p w:rsidR="008E588E" w:rsidP="00287654" w:rsidRDefault="00A035EA" w14:paraId="78355D10" w14:textId="34C998C1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:rsidRPr="00A035EA" w:rsidR="00A035EA" w:rsidP="00287654" w:rsidRDefault="008E588E" w14:paraId="13B9E0D0" w14:textId="2FB35C33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Pr="00544BE8" w:rsidR="00544BE8">
        <w:t>s nímž je spojenou osobou podle zákona o daních z příjmů</w:t>
      </w:r>
      <w:r w:rsidRPr="00A035EA" w:rsidR="00A035EA">
        <w:t xml:space="preserve">.  </w:t>
      </w:r>
    </w:p>
    <w:p w:rsidRPr="00A035EA" w:rsidR="00A035EA" w:rsidP="00A035EA" w:rsidRDefault="00A035EA" w14:paraId="13B9E0D1" w14:textId="77777777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:rsidR="001708F9" w:rsidP="00287654" w:rsidRDefault="001708F9" w14:paraId="15ACB6E0" w14:textId="5A75BE52">
      <w:pPr>
        <w:pStyle w:val="Mstoadatum"/>
      </w:pPr>
      <w:r>
        <w:t xml:space="preserve">V </w:t>
      </w:r>
      <w:r w:rsidRPr="00562B43" w:rsidR="00F83CEA">
        <w:rPr>
          <w:bCs/>
          <w:highlight w:val="green"/>
        </w:rPr>
        <w:t>[</w:t>
      </w:r>
      <w:r w:rsidRPr="00C84E50" w:rsidR="00F83CEA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Pr="00562B43" w:rsidR="00F83CEA">
        <w:rPr>
          <w:highlight w:val="green"/>
        </w:rPr>
        <w:t>]</w:t>
      </w:r>
      <w:r>
        <w:t xml:space="preserve"> dne </w:t>
      </w:r>
      <w:r w:rsidRPr="00562B43" w:rsidR="00F83CEA">
        <w:rPr>
          <w:bCs/>
          <w:highlight w:val="green"/>
        </w:rPr>
        <w:t>[</w:t>
      </w:r>
      <w:r w:rsidRPr="00C84E50" w:rsidR="00F83CEA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Pr="00562B43" w:rsidR="00F83CEA">
        <w:rPr>
          <w:highlight w:val="green"/>
        </w:rPr>
        <w:t>]</w:t>
      </w:r>
    </w:p>
    <w:p w:rsidRPr="00F0533E" w:rsidR="009F392E" w:rsidP="00AE26B3" w:rsidRDefault="009F392E" w14:paraId="13B9E0D2" w14:textId="77777777">
      <w:pPr>
        <w:spacing w:line="240" w:lineRule="auto"/>
      </w:pPr>
    </w:p>
    <w:sectPr w:rsidRPr="00F0533E" w:rsidR="009F392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6894" w:rsidP="00962258" w:rsidRDefault="008D6894" w14:paraId="4A08D03F" w14:textId="77777777">
      <w:pPr>
        <w:spacing w:after="0" w:line="240" w:lineRule="auto"/>
      </w:pPr>
      <w:r>
        <w:separator/>
      </w:r>
    </w:p>
  </w:endnote>
  <w:endnote w:type="continuationSeparator" w:id="0">
    <w:p w:rsidR="008D6894" w:rsidP="00962258" w:rsidRDefault="008D6894" w14:paraId="11EA181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3B9E0E0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3B9E0DC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3B9E0DD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3B9E0DE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13B9E0DF" w14:textId="77777777">
          <w:pPr>
            <w:pStyle w:val="Zpat"/>
          </w:pPr>
        </w:p>
      </w:tc>
    </w:tr>
  </w:tbl>
  <w:p w:rsidRPr="00B8518B" w:rsidR="00F1715C" w:rsidP="00B8518B" w:rsidRDefault="00F1715C" w14:paraId="13B9E0E1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D4C1A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BE3EB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:rsidTr="00113FF8" w14:paraId="13B9E0F4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3813B7" w:rsidP="00287654" w:rsidRDefault="003813B7" w14:paraId="13B9E0EC" w14:textId="38EC23AE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3813B7" w:rsidP="00287654" w:rsidRDefault="003813B7" w14:paraId="13B9E0ED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:rsidR="003813B7" w:rsidP="00287654" w:rsidRDefault="003813B7" w14:paraId="13B9E0EE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:rsidR="003813B7" w:rsidP="00287654" w:rsidRDefault="003813B7" w14:paraId="13B9E0EF" w14:textId="77777777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3813B7" w:rsidP="00287654" w:rsidRDefault="003813B7" w14:paraId="13B9E0F0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:rsidR="003813B7" w:rsidP="00287654" w:rsidRDefault="003813B7" w14:paraId="13B9E0F1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:rsidR="003813B7" w:rsidP="00287654" w:rsidRDefault="00113FF8" w14:paraId="13B9E0F2" w14:textId="77A74B7A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:rsidR="003813B7" w:rsidP="00287654" w:rsidRDefault="003813B7" w14:paraId="13B9E0F3" w14:textId="77777777">
          <w:pPr>
            <w:pStyle w:val="Zpat"/>
            <w:spacing w:before="0"/>
          </w:pPr>
        </w:p>
      </w:tc>
    </w:tr>
  </w:tbl>
  <w:p w:rsidRPr="00B8518B" w:rsidR="00F1715C" w:rsidP="00460660" w:rsidRDefault="00F1715C" w14:paraId="13B9E0F5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3BCC6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5FA2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3B9E0F6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6894" w:rsidP="00962258" w:rsidRDefault="008D6894" w14:paraId="553A3F9A" w14:textId="77777777">
      <w:pPr>
        <w:spacing w:after="0" w:line="240" w:lineRule="auto"/>
      </w:pPr>
      <w:r>
        <w:separator/>
      </w:r>
    </w:p>
  </w:footnote>
  <w:footnote w:type="continuationSeparator" w:id="0">
    <w:p w:rsidR="008D6894" w:rsidP="00962258" w:rsidRDefault="008D6894" w14:paraId="39201B2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3B9E0DA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3B9E0D7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3B9E0D8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3B9E0D9" w14:textId="77777777">
          <w:pPr>
            <w:pStyle w:val="Druhdokumentu"/>
          </w:pPr>
        </w:p>
      </w:tc>
    </w:tr>
  </w:tbl>
  <w:p w:rsidRPr="00D6163D" w:rsidR="00F1715C" w:rsidRDefault="00F1715C" w14:paraId="13B9E0DB" w14:textId="77777777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13B9E0E5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13B9E0E2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3B9E0E3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3B9E0E4" w14:textId="77777777">
          <w:pPr>
            <w:pStyle w:val="Druhdokumentu"/>
          </w:pPr>
        </w:p>
      </w:tc>
    </w:tr>
    <w:tr w:rsidR="009F392E" w:rsidTr="00287654" w14:paraId="13B9E0E9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13B9E0E6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13B9E0E7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13B9E0E8" w14:textId="77777777">
          <w:pPr>
            <w:pStyle w:val="Druhdokumentu"/>
          </w:pPr>
        </w:p>
      </w:tc>
    </w:tr>
  </w:tbl>
  <w:p w:rsidRPr="00D6163D" w:rsidR="00F1715C" w:rsidP="00FC6389" w:rsidRDefault="00F5558F" w14:paraId="13B9E0EA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13B9E0EB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 w:ascii="Verdana" w:hAnsi="Verdana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42EF1"/>
    <w:rsid w:val="001550BC"/>
    <w:rsid w:val="001605B9"/>
    <w:rsid w:val="001708F9"/>
    <w:rsid w:val="00170EC5"/>
    <w:rsid w:val="001747C1"/>
    <w:rsid w:val="00184743"/>
    <w:rsid w:val="00207DF5"/>
    <w:rsid w:val="00217704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62B43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6F0A43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D6894"/>
    <w:rsid w:val="008E588E"/>
    <w:rsid w:val="008F18D6"/>
    <w:rsid w:val="00904780"/>
    <w:rsid w:val="00912255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2793B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BE518A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B65B5"/>
    <w:rsid w:val="00FC6389"/>
    <w:rsid w:val="00FF0321"/>
    <w:rsid w:val="45A7A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4F69EA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styleId="Nadpisp" w:customStyle="1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eastAsia="Times New Roman" w:asciiTheme="majorHAnsi" w:hAnsiTheme="majorHAnsi" w:cstheme="majorBidi"/>
      <w:b/>
      <w:color w:val="FF5200"/>
      <w:spacing w:val="-6"/>
      <w:sz w:val="36"/>
      <w:szCs w:val="36"/>
      <w:lang w:val="x-none"/>
    </w:rPr>
  </w:style>
  <w:style w:type="character" w:styleId="NadpispChar" w:customStyle="1">
    <w:name w:val="Nadpis čp Char"/>
    <w:basedOn w:val="Standardnpsmoodstavce"/>
    <w:link w:val="Nadpisp"/>
    <w:rsid w:val="00544BE8"/>
    <w:rPr>
      <w:rFonts w:eastAsia="Times New Roman" w:asciiTheme="majorHAnsi" w:hAnsiTheme="majorHAnsi" w:cstheme="majorBidi"/>
      <w:b/>
      <w:color w:val="FF5200"/>
      <w:spacing w:val="-6"/>
      <w:sz w:val="36"/>
      <w:szCs w:val="36"/>
      <w:lang w:val="x-none"/>
    </w:rPr>
  </w:style>
  <w:style w:type="character" w:styleId="tun" w:customStyle="1">
    <w:name w:val="tučně"/>
    <w:basedOn w:val="Standardnpsmoodstavce"/>
    <w:uiPriority w:val="1"/>
    <w:qFormat/>
    <w:rsid w:val="00544BE8"/>
    <w:rPr>
      <w:rFonts w:ascii="Verdana" w:hAnsi="Verdana" w:eastAsia="Times New Roman" w:cs="Times New Roman"/>
      <w:b/>
      <w:sz w:val="18"/>
      <w:lang w:eastAsia="cs-CZ"/>
    </w:rPr>
  </w:style>
  <w:style w:type="paragraph" w:styleId="aodst" w:customStyle="1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styleId="aodstChar" w:customStyle="1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styleId="Mstoadatum" w:customStyle="1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styleId="MstoadatumChar" w:customStyle="1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styleId="Zastoupen" w:customStyle="1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styleId="Identifikace" w:customStyle="1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71E777-0DA7-4871-AF43-2781A744E6E5}"/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sprava-zeleznic_hlavickovy-papir_v8_SABLONA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Kresová Petra</dc:creator>
  <lastModifiedBy>Duda Jaroslav, Ing.</lastModifiedBy>
  <revision>6</revision>
  <lastPrinted>2020-02-10T12:41:00.0000000Z</lastPrinted>
  <dcterms:created xsi:type="dcterms:W3CDTF">2026-03-27T12:21:00.0000000Z</dcterms:created>
  <dcterms:modified xsi:type="dcterms:W3CDTF">2026-04-02T08:31:28.7761599Z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</Properties>
</file>